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56D49A49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5C61A8">
        <w:rPr>
          <w:b/>
          <w:i/>
          <w:noProof/>
          <w:sz w:val="28"/>
        </w:rPr>
        <w:t>4257</w:t>
      </w:r>
    </w:p>
    <w:p w14:paraId="0933891E" w14:textId="2F69B9D1" w:rsidR="00B97703" w:rsidRDefault="00B30BF0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Electronic. April 17</w:t>
      </w:r>
      <w:r w:rsidRPr="000629F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0629F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35F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B1402C">
        <w:rPr>
          <w:rFonts w:ascii="Arial" w:hAnsi="Arial" w:cs="Arial"/>
          <w:b/>
          <w:bCs/>
          <w:sz w:val="22"/>
          <w:szCs w:val="22"/>
        </w:rPr>
        <w:t>3934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proofErr w:type="gramStart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65DA2D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r w:rsidR="00A86332" w:rsidRPr="00D51A1A">
        <w:rPr>
          <w:rFonts w:ascii="Arial" w:hAnsi="Arial" w:cs="Arial"/>
          <w:bCs/>
        </w:rPr>
        <w:t xml:space="preserve">, </w:t>
      </w:r>
      <w:proofErr w:type="spellStart"/>
      <w:r w:rsidR="004D6003" w:rsidRPr="0025002F">
        <w:rPr>
          <w:rFonts w:ascii="Arial" w:hAnsi="Arial" w:cs="Arial"/>
          <w:bCs/>
          <w:highlight w:val="yellow"/>
        </w:rPr>
        <w:t>CR</w:t>
      </w:r>
      <w:r w:rsidR="003A74A7" w:rsidRPr="0025002F">
        <w:rPr>
          <w:rFonts w:ascii="Arial" w:hAnsi="Arial" w:cs="Arial"/>
          <w:bCs/>
          <w:highlight w:val="yellow"/>
        </w:rPr>
        <w:t>#</w:t>
      </w:r>
      <w:r w:rsidR="004D6003" w:rsidRPr="0025002F">
        <w:rPr>
          <w:rFonts w:ascii="Arial" w:hAnsi="Arial" w:cs="Arial"/>
          <w:bCs/>
          <w:highlight w:val="yellow"/>
        </w:rPr>
        <w:t>xxxx</w:t>
      </w:r>
      <w:proofErr w:type="spellEnd"/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 xml:space="preserve">API enhancement for GMEC services and </w:t>
      </w:r>
      <w:proofErr w:type="spellStart"/>
      <w:r w:rsidR="00E622D8">
        <w:t>AIMLsys</w:t>
      </w:r>
      <w:proofErr w:type="spellEnd"/>
      <w:r w:rsidR="00E622D8">
        <w:t xml:space="preserve">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0A3DF11E" w:rsidR="004914EA" w:rsidRDefault="001431F9" w:rsidP="004914EA">
      <w:r>
        <w:t xml:space="preserve">SA2 reply: </w:t>
      </w:r>
      <w:r w:rsidR="368AF34C">
        <w:t>Yes</w:t>
      </w:r>
      <w:r w:rsidR="5AA0D259">
        <w:t>,</w:t>
      </w:r>
      <w:r w:rsidR="368AF34C">
        <w:t xml:space="preserve"> SA2 has agreed to </w:t>
      </w:r>
      <w:r w:rsidR="00F86C9C">
        <w:t>consolidate</w:t>
      </w:r>
      <w:r w:rsidR="5AFAFE04">
        <w:t xml:space="preserve"> </w:t>
      </w:r>
      <w:r w:rsidR="592699CD">
        <w:t>the functionality</w:t>
      </w:r>
      <w:r w:rsidR="5AFAFE04">
        <w:t xml:space="preserve"> into the </w:t>
      </w:r>
      <w:proofErr w:type="spellStart"/>
      <w:r w:rsidR="5AFAFE04">
        <w:t>Nnef_AFsesseionWithQoS</w:t>
      </w:r>
      <w:proofErr w:type="spellEnd"/>
      <w:r w:rsidR="5AFAFE04">
        <w:t xml:space="preserve"> service API</w:t>
      </w:r>
      <w:r w:rsidR="00F86C9C">
        <w:t xml:space="preserve">, and </w:t>
      </w:r>
      <w:r w:rsidR="43358D4E">
        <w:t xml:space="preserve">the details can be found in the attachments.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1672E3E9" w:rsidR="001431F9" w:rsidRPr="00FE06F8" w:rsidRDefault="001431F9" w:rsidP="004914EA">
      <w:r>
        <w:t xml:space="preserve">SA2 reply: </w:t>
      </w:r>
      <w:r w:rsidR="00C803FE">
        <w:t xml:space="preserve">As </w:t>
      </w:r>
      <w:r w:rsidR="0001030D">
        <w:t>stated</w:t>
      </w:r>
      <w:r w:rsidR="00C803FE">
        <w:t xml:space="preserve"> in the </w:t>
      </w:r>
      <w:r w:rsidR="0001030D">
        <w:t>response</w:t>
      </w:r>
      <w:r w:rsidR="00C803FE">
        <w:t xml:space="preserve"> </w:t>
      </w:r>
      <w:r w:rsidR="0001030D">
        <w:t>to</w:t>
      </w:r>
      <w:r w:rsidR="00C803FE">
        <w:t xml:space="preserve"> Question 1, </w:t>
      </w:r>
      <w:r w:rsidR="00D610CE">
        <w:t xml:space="preserve">SA2 has agreed to </w:t>
      </w:r>
      <w:r w:rsidR="00FD617F">
        <w:t xml:space="preserve">combine </w:t>
      </w:r>
      <w:r w:rsidR="6E90BC82">
        <w:t>the QoS relevant functionality into</w:t>
      </w:r>
      <w:r w:rsidR="009E0568">
        <w:t xml:space="preserve"> </w:t>
      </w:r>
      <w:r w:rsidR="00FF2A6B">
        <w:t xml:space="preserve">the </w:t>
      </w:r>
      <w:proofErr w:type="spellStart"/>
      <w:r w:rsidR="00FF2A6B">
        <w:t>Nnef_AFsessionWithQoS</w:t>
      </w:r>
      <w:proofErr w:type="spellEnd"/>
      <w:r w:rsidR="00FF2A6B">
        <w:t xml:space="preserve"> service API</w:t>
      </w:r>
      <w:r w:rsidR="00FD617F">
        <w:t>. This is</w:t>
      </w:r>
      <w:r w:rsidR="00FF2A6B">
        <w:t xml:space="preserve"> because they </w:t>
      </w:r>
      <w:r w:rsidR="00E41BC3">
        <w:t xml:space="preserve">all </w:t>
      </w:r>
      <w:r w:rsidR="00FF2A6B">
        <w:t xml:space="preserve">share </w:t>
      </w:r>
      <w:r w:rsidR="00FD617F">
        <w:t>the</w:t>
      </w:r>
      <w:r w:rsidR="00FF2A6B">
        <w:t xml:space="preserve"> common part </w:t>
      </w:r>
      <w:r w:rsidR="00E70B10">
        <w:t xml:space="preserve">in terms of </w:t>
      </w:r>
      <w:r w:rsidR="22E6B5AE">
        <w:t>QoS requirements</w:t>
      </w:r>
      <w:r w:rsidR="00E70B10">
        <w:t xml:space="preserve"> and QoS monitoring</w:t>
      </w:r>
      <w:r w:rsidR="007261F1">
        <w:t xml:space="preserve">. </w:t>
      </w:r>
      <w:r w:rsidR="009A6B39">
        <w:t xml:space="preserve">More information can be found in </w:t>
      </w:r>
      <w:r w:rsidR="00A00244">
        <w:t xml:space="preserve">the attached CRs.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428B92" w14:textId="77777777" w:rsidR="00670FB3" w:rsidRPr="00D30140" w:rsidRDefault="00670FB3" w:rsidP="00670FB3">
      <w:pPr>
        <w:rPr>
          <w:lang w:val="fr-FR"/>
        </w:rPr>
      </w:pPr>
      <w:r w:rsidRPr="00D30140">
        <w:rPr>
          <w:lang w:val="fr-FR"/>
        </w:rPr>
        <w:t>SA2#157</w:t>
      </w:r>
      <w:r w:rsidRPr="00D30140">
        <w:rPr>
          <w:lang w:val="fr-FR"/>
        </w:rPr>
        <w:tab/>
        <w:t>22 – 26 May, 2023</w:t>
      </w:r>
      <w:r w:rsidRPr="00D30140">
        <w:rPr>
          <w:lang w:val="fr-FR"/>
        </w:rPr>
        <w:tab/>
      </w:r>
      <w:r>
        <w:rPr>
          <w:lang w:val="fr-FR"/>
        </w:rPr>
        <w:t>Berlin, Germany</w:t>
      </w:r>
    </w:p>
    <w:p w14:paraId="50E647CD" w14:textId="627B18EE" w:rsidR="00656B63" w:rsidRPr="00D30140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</w:t>
      </w:r>
      <w:r w:rsidR="00670FB3">
        <w:rPr>
          <w:lang w:val="fr-FR"/>
        </w:rPr>
        <w:t>8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</w:t>
      </w:r>
      <w:r w:rsidR="00762631">
        <w:rPr>
          <w:lang w:val="fr-FR"/>
        </w:rPr>
        <w:t>1</w:t>
      </w:r>
      <w:r w:rsidRPr="00D30140">
        <w:rPr>
          <w:lang w:val="fr-FR"/>
        </w:rPr>
        <w:t xml:space="preserve"> – 2</w:t>
      </w:r>
      <w:r w:rsidR="00762631">
        <w:rPr>
          <w:lang w:val="fr-FR"/>
        </w:rPr>
        <w:t>8</w:t>
      </w:r>
      <w:r w:rsidRPr="00D30140">
        <w:rPr>
          <w:lang w:val="fr-FR"/>
        </w:rPr>
        <w:t xml:space="preserve"> </w:t>
      </w:r>
      <w:proofErr w:type="spellStart"/>
      <w:r w:rsidR="00762631">
        <w:rPr>
          <w:lang w:val="fr-FR"/>
        </w:rPr>
        <w:t>Aug</w:t>
      </w:r>
      <w:proofErr w:type="spellEnd"/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proofErr w:type="spellStart"/>
      <w:r w:rsidR="00762631">
        <w:rPr>
          <w:lang w:val="fr-FR"/>
        </w:rPr>
        <w:t>Goteborg</w:t>
      </w:r>
      <w:proofErr w:type="spellEnd"/>
      <w:r w:rsidR="0062761F">
        <w:rPr>
          <w:lang w:val="fr-FR"/>
        </w:rPr>
        <w:t xml:space="preserve">, </w:t>
      </w:r>
      <w:proofErr w:type="spellStart"/>
      <w:r w:rsidR="00762631">
        <w:rPr>
          <w:lang w:val="fr-FR"/>
        </w:rPr>
        <w:t>Sweden</w:t>
      </w:r>
      <w:proofErr w:type="spellEnd"/>
    </w:p>
    <w:sectPr w:rsidR="00656B63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4D16" w14:textId="77777777" w:rsidR="002019BD" w:rsidRDefault="002019BD">
      <w:pPr>
        <w:spacing w:after="0"/>
      </w:pPr>
      <w:r>
        <w:separator/>
      </w:r>
    </w:p>
  </w:endnote>
  <w:endnote w:type="continuationSeparator" w:id="0">
    <w:p w14:paraId="7F9A8614" w14:textId="77777777" w:rsidR="002019BD" w:rsidRDefault="002019BD">
      <w:pPr>
        <w:spacing w:after="0"/>
      </w:pPr>
      <w:r>
        <w:continuationSeparator/>
      </w:r>
    </w:p>
  </w:endnote>
  <w:endnote w:type="continuationNotice" w:id="1">
    <w:p w14:paraId="0E9C6B42" w14:textId="77777777" w:rsidR="002019BD" w:rsidRDefault="00201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10931" w14:textId="77777777" w:rsidR="002019BD" w:rsidRDefault="002019BD">
      <w:pPr>
        <w:spacing w:after="0"/>
      </w:pPr>
      <w:r>
        <w:separator/>
      </w:r>
    </w:p>
  </w:footnote>
  <w:footnote w:type="continuationSeparator" w:id="0">
    <w:p w14:paraId="65422A4E" w14:textId="77777777" w:rsidR="002019BD" w:rsidRDefault="002019BD">
      <w:pPr>
        <w:spacing w:after="0"/>
      </w:pPr>
      <w:r>
        <w:continuationSeparator/>
      </w:r>
    </w:p>
  </w:footnote>
  <w:footnote w:type="continuationNotice" w:id="1">
    <w:p w14:paraId="49E70F91" w14:textId="77777777" w:rsidR="002019BD" w:rsidRDefault="002019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869FE"/>
    <w:rsid w:val="00291779"/>
    <w:rsid w:val="002A0AD7"/>
    <w:rsid w:val="002A1E05"/>
    <w:rsid w:val="002B2130"/>
    <w:rsid w:val="002B21DD"/>
    <w:rsid w:val="002B786C"/>
    <w:rsid w:val="002C2E51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13D2B"/>
    <w:rsid w:val="00716A96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8F5"/>
    <w:rsid w:val="00A6062F"/>
    <w:rsid w:val="00A65202"/>
    <w:rsid w:val="00A70448"/>
    <w:rsid w:val="00A74ABC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26BB"/>
    <w:rsid w:val="00C566DD"/>
    <w:rsid w:val="00C6148E"/>
    <w:rsid w:val="00C75F85"/>
    <w:rsid w:val="00C803FE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6767"/>
    <w:rsid w:val="00D21F18"/>
    <w:rsid w:val="00D25DBC"/>
    <w:rsid w:val="00D30140"/>
    <w:rsid w:val="00D36096"/>
    <w:rsid w:val="00D41420"/>
    <w:rsid w:val="00D4681E"/>
    <w:rsid w:val="00D51A1A"/>
    <w:rsid w:val="00D52472"/>
    <w:rsid w:val="00D610CE"/>
    <w:rsid w:val="00D621E6"/>
    <w:rsid w:val="00D65E4B"/>
    <w:rsid w:val="00D72DEC"/>
    <w:rsid w:val="00D75E6D"/>
    <w:rsid w:val="00D83620"/>
    <w:rsid w:val="00DA1C98"/>
    <w:rsid w:val="00DB58A9"/>
    <w:rsid w:val="00DC6313"/>
    <w:rsid w:val="00DD433C"/>
    <w:rsid w:val="00DD4E9D"/>
    <w:rsid w:val="00DE718E"/>
    <w:rsid w:val="00DF62C9"/>
    <w:rsid w:val="00E013B0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5AIRPNAIUNRU-2028481721-8723</_dlc_DocId>
    <_dlc_DocIdUrl xmlns="71c5aaf6-e6ce-465b-b873-5148d2a4c105">
      <Url>https://nokia.sharepoint.com/sites/c5g/e2earch/_layouts/15/DocIdRedir.aspx?ID=5AIRPNAIUNRU-2028481721-8723</Url>
      <Description>5AIRPNAIUNRU-2028481721-8723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241</Words>
  <Characters>1380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2002-04-22T21:10:00Z</cp:lastPrinted>
  <dcterms:created xsi:type="dcterms:W3CDTF">2023-04-07T08:04:00Z</dcterms:created>
  <dcterms:modified xsi:type="dcterms:W3CDTF">2023-04-07T08:05:00Z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3d69857d-24e0-44ff-bf13-9174d8854139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